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7B79" w14:textId="77777777" w:rsidR="00E437A0" w:rsidRPr="00E437A0" w:rsidRDefault="00E437A0" w:rsidP="00E437A0">
      <w:pPr>
        <w:pStyle w:val="Heading5"/>
        <w:jc w:val="left"/>
        <w:rPr>
          <w:sz w:val="24"/>
          <w:szCs w:val="24"/>
        </w:rPr>
      </w:pPr>
    </w:p>
    <w:p w14:paraId="6400CFA9" w14:textId="77777777" w:rsidR="007A5F65" w:rsidRPr="00BF4370" w:rsidRDefault="00617B14" w:rsidP="00E437A0">
      <w:pPr>
        <w:pStyle w:val="Heading5"/>
        <w:rPr>
          <w:rFonts w:ascii="Calibri" w:hAnsi="Calibri"/>
          <w:sz w:val="40"/>
          <w:szCs w:val="40"/>
        </w:rPr>
      </w:pPr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0E2B6628" w14:textId="77777777" w:rsidR="00E437A0" w:rsidRPr="00BF4370" w:rsidRDefault="00E437A0" w:rsidP="00E437A0">
      <w:pPr>
        <w:rPr>
          <w:rFonts w:ascii="Calibri" w:hAnsi="Calibri"/>
        </w:rPr>
      </w:pPr>
    </w:p>
    <w:p w14:paraId="31FAC541" w14:textId="77777777" w:rsidR="00E437A0" w:rsidRPr="00BF4370" w:rsidRDefault="00E437A0" w:rsidP="00E437A0">
      <w:pPr>
        <w:rPr>
          <w:rFonts w:ascii="Calibri" w:hAnsi="Calibri"/>
        </w:rPr>
      </w:pPr>
    </w:p>
    <w:p w14:paraId="7C6E1558" w14:textId="77777777" w:rsidR="00617B14" w:rsidRPr="00BF4370" w:rsidRDefault="00617B14" w:rsidP="00E437A0">
      <w:pPr>
        <w:rPr>
          <w:rFonts w:ascii="Calibri" w:hAnsi="Calibri"/>
        </w:rPr>
      </w:pPr>
    </w:p>
    <w:p w14:paraId="2635BCCB" w14:textId="3E61D828" w:rsidR="00617B14" w:rsidRPr="00BF4370" w:rsidRDefault="00617B14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Pr="00BF4370">
        <w:rPr>
          <w:rFonts w:ascii="Calibri" w:hAnsi="Calibri"/>
          <w:sz w:val="22"/>
          <w:szCs w:val="22"/>
        </w:rPr>
        <w:t xml:space="preserve"> </w:t>
      </w:r>
      <w:r w:rsidR="00F168B3">
        <w:rPr>
          <w:rFonts w:ascii="Calibri" w:hAnsi="Calibri"/>
          <w:sz w:val="22"/>
          <w:szCs w:val="22"/>
        </w:rPr>
        <w:t xml:space="preserve">on: </w:t>
      </w:r>
      <w:r w:rsidR="00EC4E3C">
        <w:rPr>
          <w:rFonts w:ascii="Calibri" w:hAnsi="Calibri"/>
          <w:sz w:val="22"/>
          <w:szCs w:val="22"/>
        </w:rPr>
        <w:t xml:space="preserve"> </w:t>
      </w:r>
      <w:sdt>
        <w:sdtPr>
          <w:rPr>
            <w:rFonts w:ascii="Calibri" w:hAnsi="Calibri"/>
            <w:sz w:val="22"/>
            <w:szCs w:val="22"/>
          </w:rPr>
          <w:id w:val="131524818"/>
          <w:placeholder>
            <w:docPart w:val="DefaultPlaceholder_1081868576"/>
          </w:placeholder>
          <w:date w:fullDate="2019-08-04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6A2D30">
            <w:rPr>
              <w:rFonts w:ascii="Calibri" w:hAnsi="Calibri"/>
              <w:sz w:val="22"/>
              <w:szCs w:val="22"/>
            </w:rPr>
            <w:t>8/4/2019</w:t>
          </w:r>
        </w:sdtContent>
      </w:sdt>
    </w:p>
    <w:p w14:paraId="769879E8" w14:textId="77777777" w:rsidR="00617B14" w:rsidRPr="00BF4370" w:rsidRDefault="00617B14" w:rsidP="00E437A0">
      <w:pPr>
        <w:rPr>
          <w:rFonts w:ascii="Calibri" w:hAnsi="Calibri"/>
          <w:sz w:val="22"/>
          <w:szCs w:val="22"/>
        </w:rPr>
      </w:pPr>
    </w:p>
    <w:p w14:paraId="5289A208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519E45A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4D5A0332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  <w:bookmarkStart w:id="0" w:name="_GoBack"/>
      <w:bookmarkEnd w:id="0"/>
    </w:p>
    <w:p w14:paraId="11397F57" w14:textId="77777777" w:rsidR="00E437A0" w:rsidRPr="00BF4370" w:rsidRDefault="0015715A" w:rsidP="00E437A0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media was inserted into the DataGauss </w:t>
      </w:r>
      <w:r w:rsidR="00CB51C7">
        <w:rPr>
          <w:rFonts w:ascii="Calibri" w:hAnsi="Calibri"/>
          <w:sz w:val="22"/>
          <w:szCs w:val="22"/>
        </w:rPr>
        <w:t xml:space="preserve">machine and </w:t>
      </w:r>
      <w:r w:rsidR="000C2235">
        <w:rPr>
          <w:rFonts w:ascii="Calibri" w:hAnsi="Calibri"/>
          <w:sz w:val="22"/>
          <w:szCs w:val="22"/>
        </w:rPr>
        <w:t>hit with a 7,000 Gauss pulse magnetic discharge, erasing the data and rendering the media useless.</w:t>
      </w:r>
    </w:p>
    <w:p w14:paraId="65D6EED7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1959DD4" w14:textId="77777777" w:rsidR="008A1C61" w:rsidRPr="00BF4370" w:rsidRDefault="008A1C61" w:rsidP="00E437A0">
      <w:pPr>
        <w:rPr>
          <w:rFonts w:ascii="Calibri" w:hAnsi="Calibri"/>
          <w:sz w:val="22"/>
          <w:szCs w:val="22"/>
        </w:rPr>
      </w:pPr>
    </w:p>
    <w:p w14:paraId="63D47AD2" w14:textId="77777777" w:rsidR="00832BBA" w:rsidRPr="00BF4370" w:rsidRDefault="00832BBA" w:rsidP="00BF4370">
      <w:pPr>
        <w:ind w:left="360"/>
        <w:rPr>
          <w:rFonts w:ascii="Calibri" w:hAnsi="Calibri"/>
          <w:sz w:val="22"/>
          <w:szCs w:val="22"/>
        </w:rPr>
      </w:pPr>
    </w:p>
    <w:tbl>
      <w:tblPr>
        <w:tblW w:w="10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1344"/>
        <w:gridCol w:w="1657"/>
        <w:gridCol w:w="1537"/>
        <w:gridCol w:w="1360"/>
        <w:gridCol w:w="2832"/>
      </w:tblGrid>
      <w:tr w:rsidR="00D96F60" w:rsidRPr="00D0761E" w14:paraId="4D881D3A" w14:textId="77777777" w:rsidTr="006A2D30">
        <w:trPr>
          <w:trHeight w:val="257"/>
        </w:trPr>
        <w:tc>
          <w:tcPr>
            <w:tcW w:w="4753" w:type="dxa"/>
            <w:gridSpan w:val="3"/>
            <w:shd w:val="clear" w:color="auto" w:fill="9CC2E5"/>
          </w:tcPr>
          <w:p w14:paraId="6978BBF4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Machine</w:t>
            </w:r>
          </w:p>
        </w:tc>
        <w:tc>
          <w:tcPr>
            <w:tcW w:w="5729" w:type="dxa"/>
            <w:gridSpan w:val="3"/>
            <w:shd w:val="clear" w:color="auto" w:fill="9CC2E5"/>
          </w:tcPr>
          <w:p w14:paraId="57CF79FF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Hard Drive</w:t>
            </w:r>
          </w:p>
        </w:tc>
      </w:tr>
      <w:tr w:rsidR="00454EE8" w:rsidRPr="00D0761E" w14:paraId="5300E98E" w14:textId="77777777" w:rsidTr="006A2D30">
        <w:trPr>
          <w:trHeight w:val="242"/>
        </w:trPr>
        <w:tc>
          <w:tcPr>
            <w:tcW w:w="1752" w:type="dxa"/>
            <w:shd w:val="clear" w:color="auto" w:fill="DEEAF6"/>
          </w:tcPr>
          <w:p w14:paraId="79D621FE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  <w:tc>
          <w:tcPr>
            <w:tcW w:w="1344" w:type="dxa"/>
            <w:shd w:val="clear" w:color="auto" w:fill="DEEAF6"/>
          </w:tcPr>
          <w:p w14:paraId="26E30B01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1657" w:type="dxa"/>
            <w:shd w:val="clear" w:color="auto" w:fill="DEEAF6"/>
          </w:tcPr>
          <w:p w14:paraId="6F29F768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Identifier</w:t>
            </w:r>
          </w:p>
        </w:tc>
        <w:tc>
          <w:tcPr>
            <w:tcW w:w="1537" w:type="dxa"/>
            <w:shd w:val="clear" w:color="auto" w:fill="DEEAF6"/>
          </w:tcPr>
          <w:p w14:paraId="38054D03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Brand</w:t>
            </w:r>
          </w:p>
        </w:tc>
        <w:tc>
          <w:tcPr>
            <w:tcW w:w="1360" w:type="dxa"/>
            <w:shd w:val="clear" w:color="auto" w:fill="DEEAF6"/>
          </w:tcPr>
          <w:p w14:paraId="3E684C39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2832" w:type="dxa"/>
            <w:shd w:val="clear" w:color="auto" w:fill="DEEAF6"/>
          </w:tcPr>
          <w:p w14:paraId="42410245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</w:tr>
      <w:tr w:rsidR="00D0761E" w:rsidRPr="00D0761E" w14:paraId="34AD4BB7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650CDA47" w14:textId="6E3D2BC3" w:rsidR="00454EE8" w:rsidRPr="00D0761E" w:rsidRDefault="00D9328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CNU41898R5</w:t>
            </w:r>
          </w:p>
        </w:tc>
        <w:tc>
          <w:tcPr>
            <w:tcW w:w="1344" w:type="dxa"/>
            <w:shd w:val="clear" w:color="auto" w:fill="auto"/>
          </w:tcPr>
          <w:p w14:paraId="391ED300" w14:textId="6669EDDD" w:rsidR="00454EE8" w:rsidRPr="00D0761E" w:rsidRDefault="00D9328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650 G1</w:t>
            </w:r>
          </w:p>
        </w:tc>
        <w:tc>
          <w:tcPr>
            <w:tcW w:w="1657" w:type="dxa"/>
            <w:shd w:val="clear" w:color="auto" w:fill="auto"/>
          </w:tcPr>
          <w:p w14:paraId="6E916E7B" w14:textId="70F4AB34" w:rsidR="00454EE8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5C484976" w14:textId="70D400C7" w:rsidR="00454EE8" w:rsidRPr="00D0761E" w:rsidRDefault="00D9328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TOSHIBA</w:t>
            </w:r>
          </w:p>
        </w:tc>
        <w:tc>
          <w:tcPr>
            <w:tcW w:w="1360" w:type="dxa"/>
            <w:shd w:val="clear" w:color="auto" w:fill="auto"/>
          </w:tcPr>
          <w:p w14:paraId="5C37198B" w14:textId="2CA3A3A3" w:rsidR="00454EE8" w:rsidRPr="00D0761E" w:rsidRDefault="00D9328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724967-001</w:t>
            </w:r>
          </w:p>
        </w:tc>
        <w:tc>
          <w:tcPr>
            <w:tcW w:w="2832" w:type="dxa"/>
            <w:shd w:val="clear" w:color="auto" w:fill="auto"/>
          </w:tcPr>
          <w:p w14:paraId="48DBD5FE" w14:textId="32E82C13" w:rsidR="00454EE8" w:rsidRPr="00D0761E" w:rsidRDefault="00D9328D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44CA</w:t>
            </w:r>
            <w:r w:rsidR="00BB41DF">
              <w:rPr>
                <w:sz w:val="22"/>
                <w:szCs w:val="22"/>
              </w:rPr>
              <w:t>P03BT</w:t>
            </w:r>
          </w:p>
        </w:tc>
      </w:tr>
      <w:tr w:rsidR="00DF465B" w:rsidRPr="00D0761E" w14:paraId="2F17D0FE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2EFF87CA" w14:textId="6C8395CF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2CE2393BZC</w:t>
            </w:r>
          </w:p>
        </w:tc>
        <w:tc>
          <w:tcPr>
            <w:tcW w:w="1344" w:type="dxa"/>
            <w:shd w:val="clear" w:color="auto" w:fill="auto"/>
          </w:tcPr>
          <w:p w14:paraId="1C091C70" w14:textId="196C17E5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4540S</w:t>
            </w:r>
          </w:p>
        </w:tc>
        <w:tc>
          <w:tcPr>
            <w:tcW w:w="1657" w:type="dxa"/>
            <w:shd w:val="clear" w:color="auto" w:fill="auto"/>
          </w:tcPr>
          <w:p w14:paraId="2494B62D" w14:textId="6623D697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781DACBE" w14:textId="03BFBE64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Hitachi</w:t>
            </w:r>
          </w:p>
        </w:tc>
        <w:tc>
          <w:tcPr>
            <w:tcW w:w="1360" w:type="dxa"/>
            <w:shd w:val="clear" w:color="auto" w:fill="auto"/>
          </w:tcPr>
          <w:p w14:paraId="2578F168" w14:textId="2866A025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0J18811</w:t>
            </w:r>
          </w:p>
        </w:tc>
        <w:tc>
          <w:tcPr>
            <w:tcW w:w="2832" w:type="dxa"/>
            <w:shd w:val="clear" w:color="auto" w:fill="auto"/>
          </w:tcPr>
          <w:p w14:paraId="2BD1EA57" w14:textId="71B6234E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120727J3300080H57SMA</w:t>
            </w:r>
          </w:p>
        </w:tc>
      </w:tr>
      <w:tr w:rsidR="00DF465B" w:rsidRPr="00D0761E" w14:paraId="6A558471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05FCC5C1" w14:textId="6D5A1BF4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CND537B5FP</w:t>
            </w:r>
          </w:p>
        </w:tc>
        <w:tc>
          <w:tcPr>
            <w:tcW w:w="1344" w:type="dxa"/>
            <w:shd w:val="clear" w:color="auto" w:fill="auto"/>
          </w:tcPr>
          <w:p w14:paraId="4D3B3263" w14:textId="785C7A62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ProBook 430</w:t>
            </w:r>
          </w:p>
        </w:tc>
        <w:tc>
          <w:tcPr>
            <w:tcW w:w="1657" w:type="dxa"/>
            <w:shd w:val="clear" w:color="auto" w:fill="auto"/>
          </w:tcPr>
          <w:p w14:paraId="7308DF6C" w14:textId="13F64FEB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36701BCF" w14:textId="1FD0DBE4" w:rsidR="00DF465B" w:rsidRPr="00D0761E" w:rsidRDefault="00FF0085" w:rsidP="00FF00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Seagate</w:t>
            </w:r>
          </w:p>
        </w:tc>
        <w:tc>
          <w:tcPr>
            <w:tcW w:w="1360" w:type="dxa"/>
            <w:shd w:val="clear" w:color="auto" w:fill="auto"/>
          </w:tcPr>
          <w:p w14:paraId="05E7AB7F" w14:textId="59FB4D00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691918-003</w:t>
            </w:r>
          </w:p>
        </w:tc>
        <w:tc>
          <w:tcPr>
            <w:tcW w:w="2832" w:type="dxa"/>
            <w:shd w:val="clear" w:color="auto" w:fill="auto"/>
          </w:tcPr>
          <w:p w14:paraId="23AACBB4" w14:textId="379A8F92" w:rsidR="00DF465B" w:rsidRPr="00D0761E" w:rsidRDefault="00FF0085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W3PJZWNR</w:t>
            </w:r>
          </w:p>
        </w:tc>
      </w:tr>
      <w:tr w:rsidR="00DF465B" w:rsidRPr="00D0761E" w14:paraId="02F4FA60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102D3992" w14:textId="3BDDBAE5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CND4478Q0F</w:t>
            </w:r>
          </w:p>
        </w:tc>
        <w:tc>
          <w:tcPr>
            <w:tcW w:w="1344" w:type="dxa"/>
            <w:shd w:val="clear" w:color="auto" w:fill="auto"/>
          </w:tcPr>
          <w:p w14:paraId="32063FC6" w14:textId="2788D3C8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250 G3</w:t>
            </w:r>
          </w:p>
        </w:tc>
        <w:tc>
          <w:tcPr>
            <w:tcW w:w="1657" w:type="dxa"/>
            <w:shd w:val="clear" w:color="auto" w:fill="auto"/>
          </w:tcPr>
          <w:p w14:paraId="34C96F70" w14:textId="503AE90E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2EC4F3BB" w14:textId="4FECD3D2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360" w:type="dxa"/>
            <w:shd w:val="clear" w:color="auto" w:fill="auto"/>
          </w:tcPr>
          <w:p w14:paraId="54C710D1" w14:textId="7BA256DD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666288-003</w:t>
            </w:r>
          </w:p>
        </w:tc>
        <w:tc>
          <w:tcPr>
            <w:tcW w:w="2832" w:type="dxa"/>
            <w:shd w:val="clear" w:color="auto" w:fill="auto"/>
          </w:tcPr>
          <w:p w14:paraId="73DD117E" w14:textId="79F913CD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141101TM8513TD1EHLXM</w:t>
            </w:r>
          </w:p>
        </w:tc>
      </w:tr>
      <w:tr w:rsidR="00DF465B" w:rsidRPr="00D0761E" w14:paraId="48274C80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0B35E20F" w14:textId="6CD29AD7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CNU416BDT1</w:t>
            </w:r>
          </w:p>
        </w:tc>
        <w:tc>
          <w:tcPr>
            <w:tcW w:w="1344" w:type="dxa"/>
            <w:shd w:val="clear" w:color="auto" w:fill="auto"/>
          </w:tcPr>
          <w:p w14:paraId="2D2E213C" w14:textId="1B214DE5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Latitude E5430</w:t>
            </w:r>
          </w:p>
        </w:tc>
        <w:tc>
          <w:tcPr>
            <w:tcW w:w="1657" w:type="dxa"/>
            <w:shd w:val="clear" w:color="auto" w:fill="auto"/>
          </w:tcPr>
          <w:p w14:paraId="5DBDC5B7" w14:textId="27DB6107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5456E0A6" w14:textId="24C1A339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360" w:type="dxa"/>
            <w:shd w:val="clear" w:color="auto" w:fill="auto"/>
          </w:tcPr>
          <w:p w14:paraId="23F51653" w14:textId="1EFF8134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678309-003</w:t>
            </w:r>
          </w:p>
        </w:tc>
        <w:tc>
          <w:tcPr>
            <w:tcW w:w="2832" w:type="dxa"/>
            <w:shd w:val="clear" w:color="auto" w:fill="auto"/>
          </w:tcPr>
          <w:p w14:paraId="0C6635B6" w14:textId="60734F9B" w:rsidR="00DF465B" w:rsidRPr="00D0761E" w:rsidRDefault="00A25BAC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140406TF0500WH3B095L</w:t>
            </w:r>
          </w:p>
        </w:tc>
      </w:tr>
      <w:tr w:rsidR="00DF465B" w:rsidRPr="00D0761E" w14:paraId="223E3EF8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6DC6CAE6" w14:textId="259F0469" w:rsidR="00DF465B" w:rsidRPr="00D0761E" w:rsidRDefault="001941C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CND4478PW5</w:t>
            </w:r>
          </w:p>
        </w:tc>
        <w:tc>
          <w:tcPr>
            <w:tcW w:w="1344" w:type="dxa"/>
            <w:shd w:val="clear" w:color="auto" w:fill="auto"/>
          </w:tcPr>
          <w:p w14:paraId="7E62D050" w14:textId="00541769" w:rsidR="00DF465B" w:rsidRPr="00D0761E" w:rsidRDefault="001941C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250 G3</w:t>
            </w:r>
          </w:p>
        </w:tc>
        <w:tc>
          <w:tcPr>
            <w:tcW w:w="1657" w:type="dxa"/>
            <w:shd w:val="clear" w:color="auto" w:fill="auto"/>
          </w:tcPr>
          <w:p w14:paraId="2FDE8985" w14:textId="07DD5E7C" w:rsidR="00DF465B" w:rsidRPr="00D0761E" w:rsidRDefault="001941C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074E81EC" w14:textId="323772FD" w:rsidR="00DF465B" w:rsidRPr="00D0761E" w:rsidRDefault="001941C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HGST</w:t>
            </w:r>
          </w:p>
        </w:tc>
        <w:tc>
          <w:tcPr>
            <w:tcW w:w="1360" w:type="dxa"/>
            <w:shd w:val="clear" w:color="auto" w:fill="auto"/>
          </w:tcPr>
          <w:p w14:paraId="69DADC9A" w14:textId="5CB003C2" w:rsidR="00DF465B" w:rsidRPr="00D0761E" w:rsidRDefault="001941C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666288-003</w:t>
            </w:r>
          </w:p>
        </w:tc>
        <w:tc>
          <w:tcPr>
            <w:tcW w:w="2832" w:type="dxa"/>
            <w:shd w:val="clear" w:color="auto" w:fill="auto"/>
          </w:tcPr>
          <w:p w14:paraId="0C4DDDAF" w14:textId="41DB31BF" w:rsidR="00DF465B" w:rsidRPr="00D0761E" w:rsidRDefault="001941CB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141101TM8513TD1EL6NM</w:t>
            </w:r>
          </w:p>
        </w:tc>
      </w:tr>
      <w:tr w:rsidR="00D7559F" w:rsidRPr="00D0761E" w14:paraId="10D3721E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68164926" w14:textId="65FBF0E0" w:rsidR="00D7559F" w:rsidRPr="00D0761E" w:rsidRDefault="00D65D0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2CE23928QZ</w:t>
            </w:r>
          </w:p>
        </w:tc>
        <w:tc>
          <w:tcPr>
            <w:tcW w:w="1344" w:type="dxa"/>
            <w:shd w:val="clear" w:color="auto" w:fill="auto"/>
          </w:tcPr>
          <w:p w14:paraId="3A011D3B" w14:textId="2A96690E" w:rsidR="00D7559F" w:rsidRPr="00D0761E" w:rsidRDefault="00D65D0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Probook</w:t>
            </w:r>
            <w:proofErr w:type="spellEnd"/>
            <w:r>
              <w:rPr>
                <w:sz w:val="22"/>
                <w:szCs w:val="22"/>
              </w:rPr>
              <w:t xml:space="preserve"> 4540</w:t>
            </w:r>
          </w:p>
        </w:tc>
        <w:tc>
          <w:tcPr>
            <w:tcW w:w="1657" w:type="dxa"/>
            <w:shd w:val="clear" w:color="auto" w:fill="auto"/>
          </w:tcPr>
          <w:p w14:paraId="57CB45E3" w14:textId="67AE3688" w:rsidR="00D7559F" w:rsidRPr="00D0761E" w:rsidRDefault="00D65D0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537" w:type="dxa"/>
            <w:shd w:val="clear" w:color="auto" w:fill="auto"/>
          </w:tcPr>
          <w:p w14:paraId="2C44ED0F" w14:textId="09DCA6F9" w:rsidR="00D7559F" w:rsidRPr="00D0761E" w:rsidRDefault="00D65D0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Hitachi</w:t>
            </w:r>
          </w:p>
        </w:tc>
        <w:tc>
          <w:tcPr>
            <w:tcW w:w="1360" w:type="dxa"/>
            <w:shd w:val="clear" w:color="auto" w:fill="auto"/>
          </w:tcPr>
          <w:p w14:paraId="6B4718E3" w14:textId="49E286AC" w:rsidR="00D7559F" w:rsidRPr="00D0761E" w:rsidRDefault="00D65D08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0J18811</w:t>
            </w:r>
          </w:p>
        </w:tc>
        <w:tc>
          <w:tcPr>
            <w:tcW w:w="2832" w:type="dxa"/>
            <w:shd w:val="clear" w:color="auto" w:fill="auto"/>
          </w:tcPr>
          <w:p w14:paraId="21929E66" w14:textId="41BAB8D3" w:rsidR="00DF465B" w:rsidRPr="00D0761E" w:rsidRDefault="00D65D08" w:rsidP="00DF46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120611J3710081GZJ20F</w:t>
            </w:r>
          </w:p>
        </w:tc>
      </w:tr>
      <w:tr w:rsidR="00DF465B" w:rsidRPr="00D0761E" w14:paraId="02DECA06" w14:textId="77777777" w:rsidTr="006A2D30">
        <w:trPr>
          <w:trHeight w:val="257"/>
        </w:trPr>
        <w:tc>
          <w:tcPr>
            <w:tcW w:w="1752" w:type="dxa"/>
            <w:shd w:val="clear" w:color="auto" w:fill="auto"/>
          </w:tcPr>
          <w:p w14:paraId="79BE2A64" w14:textId="6E5F5B2E" w:rsidR="00DF465B" w:rsidRPr="00D0761E" w:rsidRDefault="006A2D30" w:rsidP="00DF46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MXL3410DZY</w:t>
            </w:r>
          </w:p>
        </w:tc>
        <w:tc>
          <w:tcPr>
            <w:tcW w:w="1344" w:type="dxa"/>
            <w:shd w:val="clear" w:color="auto" w:fill="auto"/>
          </w:tcPr>
          <w:p w14:paraId="0F6D3D43" w14:textId="7EF8CFDB" w:rsidR="00DF465B" w:rsidRPr="00D0761E" w:rsidRDefault="006A2D30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ProOne</w:t>
            </w:r>
            <w:proofErr w:type="spellEnd"/>
            <w:r>
              <w:rPr>
                <w:sz w:val="22"/>
                <w:szCs w:val="22"/>
              </w:rPr>
              <w:t xml:space="preserve"> 600</w:t>
            </w:r>
          </w:p>
        </w:tc>
        <w:tc>
          <w:tcPr>
            <w:tcW w:w="1657" w:type="dxa"/>
            <w:shd w:val="clear" w:color="auto" w:fill="auto"/>
          </w:tcPr>
          <w:p w14:paraId="6CD3DB6D" w14:textId="5AA8BAB4" w:rsidR="00DF465B" w:rsidRPr="00D0761E" w:rsidRDefault="006A2D30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in One</w:t>
            </w:r>
          </w:p>
        </w:tc>
        <w:tc>
          <w:tcPr>
            <w:tcW w:w="1537" w:type="dxa"/>
            <w:shd w:val="clear" w:color="auto" w:fill="auto"/>
          </w:tcPr>
          <w:p w14:paraId="1695C542" w14:textId="03F646DA" w:rsidR="00DF465B" w:rsidRPr="00D0761E" w:rsidRDefault="006A2D30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TOSHIBA</w:t>
            </w:r>
          </w:p>
        </w:tc>
        <w:tc>
          <w:tcPr>
            <w:tcW w:w="1360" w:type="dxa"/>
            <w:shd w:val="clear" w:color="auto" w:fill="auto"/>
          </w:tcPr>
          <w:p w14:paraId="0ABD34BE" w14:textId="59DD8B8B" w:rsidR="00DF465B" w:rsidRPr="00D0761E" w:rsidRDefault="006A2D30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6616978-001</w:t>
            </w:r>
          </w:p>
        </w:tc>
        <w:tc>
          <w:tcPr>
            <w:tcW w:w="2832" w:type="dxa"/>
            <w:shd w:val="clear" w:color="auto" w:fill="auto"/>
          </w:tcPr>
          <w:p w14:paraId="179D269B" w14:textId="53A63C11" w:rsidR="00DF465B" w:rsidRPr="00D0761E" w:rsidRDefault="006A2D30" w:rsidP="00DF46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93P39YMVS  X11</w:t>
            </w:r>
          </w:p>
        </w:tc>
      </w:tr>
    </w:tbl>
    <w:p w14:paraId="63BCEDCB" w14:textId="12BAA0B4" w:rsidR="00E437A0" w:rsidRPr="00795AC3" w:rsidRDefault="00DF465B" w:rsidP="00F0139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E437A0" w:rsidRPr="00795AC3">
      <w:headerReference w:type="default" r:id="rId8"/>
      <w:footerReference w:type="default" r:id="rId9"/>
      <w:pgSz w:w="12240" w:h="15840"/>
      <w:pgMar w:top="2160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36D5E" w14:textId="77777777" w:rsidR="008E1A34" w:rsidRDefault="008E1A34">
      <w:r>
        <w:separator/>
      </w:r>
    </w:p>
  </w:endnote>
  <w:endnote w:type="continuationSeparator" w:id="0">
    <w:p w14:paraId="05370CA8" w14:textId="77777777" w:rsidR="008E1A34" w:rsidRDefault="008E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4B64F" w14:textId="77777777" w:rsidR="000F6913" w:rsidRPr="00A67B4D" w:rsidRDefault="000F6913" w:rsidP="000F6913">
    <w:pPr>
      <w:pStyle w:val="Footer"/>
      <w:jc w:val="center"/>
      <w:rPr>
        <w:b/>
        <w:color w:val="000080"/>
        <w:sz w:val="20"/>
        <w:szCs w:val="20"/>
        <w:lang w:val="it-IT"/>
      </w:rPr>
    </w:pPr>
    <w:r w:rsidRPr="00A67B4D">
      <w:rPr>
        <w:b/>
        <w:color w:val="000080"/>
        <w:sz w:val="20"/>
        <w:szCs w:val="20"/>
        <w:lang w:val="it-IT"/>
      </w:rPr>
      <w:t>1510 Barbara Loop Rio Rancho, NM 87124 – P.O. Box 15548 Rio Rancho, NM 87174</w:t>
    </w:r>
  </w:p>
  <w:p w14:paraId="1102D30A" w14:textId="77777777" w:rsidR="00C04657" w:rsidRPr="000F6913" w:rsidRDefault="000F6913" w:rsidP="000F6913">
    <w:pPr>
      <w:pStyle w:val="Footer"/>
      <w:jc w:val="center"/>
      <w:rPr>
        <w:b/>
        <w:color w:val="000080"/>
        <w:sz w:val="20"/>
        <w:szCs w:val="20"/>
      </w:rPr>
    </w:pPr>
    <w:r w:rsidRPr="00A67B4D">
      <w:rPr>
        <w:b/>
        <w:color w:val="000080"/>
        <w:sz w:val="20"/>
        <w:szCs w:val="20"/>
      </w:rPr>
      <w:t>Phone: 505-896-2969 F</w:t>
    </w:r>
    <w:r w:rsidR="001373AD">
      <w:rPr>
        <w:b/>
        <w:color w:val="000080"/>
        <w:sz w:val="20"/>
        <w:szCs w:val="20"/>
      </w:rPr>
      <w:t>ax</w:t>
    </w:r>
    <w:r w:rsidRPr="00A67B4D">
      <w:rPr>
        <w:b/>
        <w:color w:val="000080"/>
        <w:sz w:val="20"/>
        <w:szCs w:val="20"/>
      </w:rPr>
      <w:t>: 505-891-5351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98378" w14:textId="77777777" w:rsidR="008E1A34" w:rsidRDefault="008E1A34">
      <w:r>
        <w:separator/>
      </w:r>
    </w:p>
  </w:footnote>
  <w:footnote w:type="continuationSeparator" w:id="0">
    <w:p w14:paraId="0E67B432" w14:textId="77777777" w:rsidR="008E1A34" w:rsidRDefault="008E1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4B244" w14:textId="77777777" w:rsidR="00C04657" w:rsidRDefault="00E74361">
    <w:pPr>
      <w:pStyle w:val="Header"/>
      <w:jc w:val="center"/>
    </w:pPr>
    <w:r w:rsidRPr="00331B6A">
      <w:rPr>
        <w:noProof/>
      </w:rPr>
      <w:drawing>
        <wp:inline distT="0" distB="0" distL="0" distR="0" wp14:anchorId="5637E076" wp14:editId="38AAED81">
          <wp:extent cx="4152900" cy="1343025"/>
          <wp:effectExtent l="0" t="0" r="0" b="9525"/>
          <wp:docPr id="1" name="Picture 1" descr="JNJ_LOGO_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J_LOGO_20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7B7C4" w14:textId="77777777" w:rsidR="00C04657" w:rsidRPr="00F7442B" w:rsidRDefault="00C04657">
    <w:pPr>
      <w:pStyle w:val="Head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61AE"/>
    <w:rsid w:val="00027CF4"/>
    <w:rsid w:val="000318A1"/>
    <w:rsid w:val="000414B6"/>
    <w:rsid w:val="00050466"/>
    <w:rsid w:val="00055A27"/>
    <w:rsid w:val="000578DE"/>
    <w:rsid w:val="00064284"/>
    <w:rsid w:val="000648DD"/>
    <w:rsid w:val="00082419"/>
    <w:rsid w:val="0009036C"/>
    <w:rsid w:val="000A14AA"/>
    <w:rsid w:val="000A1504"/>
    <w:rsid w:val="000A3711"/>
    <w:rsid w:val="000A6A6F"/>
    <w:rsid w:val="000B087A"/>
    <w:rsid w:val="000B5EBF"/>
    <w:rsid w:val="000B7C94"/>
    <w:rsid w:val="000C0BA8"/>
    <w:rsid w:val="000C2235"/>
    <w:rsid w:val="000E1B3E"/>
    <w:rsid w:val="000F5543"/>
    <w:rsid w:val="000F575A"/>
    <w:rsid w:val="000F6913"/>
    <w:rsid w:val="00100A72"/>
    <w:rsid w:val="00105291"/>
    <w:rsid w:val="00110D8B"/>
    <w:rsid w:val="00111845"/>
    <w:rsid w:val="00111BC3"/>
    <w:rsid w:val="00115DF0"/>
    <w:rsid w:val="00115EDC"/>
    <w:rsid w:val="00116BC0"/>
    <w:rsid w:val="001214B8"/>
    <w:rsid w:val="001214D1"/>
    <w:rsid w:val="001253F3"/>
    <w:rsid w:val="001309A9"/>
    <w:rsid w:val="00130EFA"/>
    <w:rsid w:val="00136871"/>
    <w:rsid w:val="001373AD"/>
    <w:rsid w:val="001417C6"/>
    <w:rsid w:val="00143D60"/>
    <w:rsid w:val="001508CA"/>
    <w:rsid w:val="001569D6"/>
    <w:rsid w:val="0015715A"/>
    <w:rsid w:val="0015766C"/>
    <w:rsid w:val="001647FB"/>
    <w:rsid w:val="00165D1D"/>
    <w:rsid w:val="001855A8"/>
    <w:rsid w:val="00191871"/>
    <w:rsid w:val="00191C38"/>
    <w:rsid w:val="001941CB"/>
    <w:rsid w:val="00194301"/>
    <w:rsid w:val="001A1C24"/>
    <w:rsid w:val="001C3667"/>
    <w:rsid w:val="001C4764"/>
    <w:rsid w:val="001C77C6"/>
    <w:rsid w:val="001D219C"/>
    <w:rsid w:val="001E3256"/>
    <w:rsid w:val="001F2D48"/>
    <w:rsid w:val="001F52C1"/>
    <w:rsid w:val="0020625A"/>
    <w:rsid w:val="00212E45"/>
    <w:rsid w:val="00213E1E"/>
    <w:rsid w:val="002314AB"/>
    <w:rsid w:val="002448D9"/>
    <w:rsid w:val="002454E8"/>
    <w:rsid w:val="0025062C"/>
    <w:rsid w:val="00261F75"/>
    <w:rsid w:val="00264011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C21ED"/>
    <w:rsid w:val="002D4068"/>
    <w:rsid w:val="002E2750"/>
    <w:rsid w:val="002E4940"/>
    <w:rsid w:val="002E7848"/>
    <w:rsid w:val="002F684B"/>
    <w:rsid w:val="003028D6"/>
    <w:rsid w:val="00310678"/>
    <w:rsid w:val="00320729"/>
    <w:rsid w:val="00323674"/>
    <w:rsid w:val="00323842"/>
    <w:rsid w:val="00324FA1"/>
    <w:rsid w:val="00325F41"/>
    <w:rsid w:val="00331B6A"/>
    <w:rsid w:val="00341967"/>
    <w:rsid w:val="003600FF"/>
    <w:rsid w:val="00381E8E"/>
    <w:rsid w:val="00390E66"/>
    <w:rsid w:val="003A2B4C"/>
    <w:rsid w:val="003A2D7B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E0DD9"/>
    <w:rsid w:val="003E281D"/>
    <w:rsid w:val="003F5F42"/>
    <w:rsid w:val="003F7179"/>
    <w:rsid w:val="003F71DA"/>
    <w:rsid w:val="00407FDD"/>
    <w:rsid w:val="004169A8"/>
    <w:rsid w:val="00420DDA"/>
    <w:rsid w:val="00424610"/>
    <w:rsid w:val="00425964"/>
    <w:rsid w:val="004314B5"/>
    <w:rsid w:val="0043429C"/>
    <w:rsid w:val="00436C31"/>
    <w:rsid w:val="00453EF6"/>
    <w:rsid w:val="00454EE8"/>
    <w:rsid w:val="00455EA0"/>
    <w:rsid w:val="0045752E"/>
    <w:rsid w:val="00475383"/>
    <w:rsid w:val="00476BCE"/>
    <w:rsid w:val="00481B9A"/>
    <w:rsid w:val="004848BA"/>
    <w:rsid w:val="00485BA5"/>
    <w:rsid w:val="00487BFD"/>
    <w:rsid w:val="004A66B3"/>
    <w:rsid w:val="004B0B77"/>
    <w:rsid w:val="004C5A57"/>
    <w:rsid w:val="004C7023"/>
    <w:rsid w:val="004E42F5"/>
    <w:rsid w:val="004F62DB"/>
    <w:rsid w:val="004F7B3F"/>
    <w:rsid w:val="00504384"/>
    <w:rsid w:val="00505307"/>
    <w:rsid w:val="0051007C"/>
    <w:rsid w:val="0051402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FE8"/>
    <w:rsid w:val="005642FC"/>
    <w:rsid w:val="005703CA"/>
    <w:rsid w:val="00570D3D"/>
    <w:rsid w:val="00577194"/>
    <w:rsid w:val="005808FB"/>
    <w:rsid w:val="00583A68"/>
    <w:rsid w:val="00596D45"/>
    <w:rsid w:val="005A0B72"/>
    <w:rsid w:val="005A6AC4"/>
    <w:rsid w:val="005B2FA3"/>
    <w:rsid w:val="005B7DD2"/>
    <w:rsid w:val="005C4D47"/>
    <w:rsid w:val="005E7BF9"/>
    <w:rsid w:val="005F116B"/>
    <w:rsid w:val="006064A0"/>
    <w:rsid w:val="0061186F"/>
    <w:rsid w:val="0061221D"/>
    <w:rsid w:val="006132C7"/>
    <w:rsid w:val="00615245"/>
    <w:rsid w:val="00617B14"/>
    <w:rsid w:val="0062178B"/>
    <w:rsid w:val="0062210B"/>
    <w:rsid w:val="00622A9E"/>
    <w:rsid w:val="006239C2"/>
    <w:rsid w:val="00630BA4"/>
    <w:rsid w:val="00634EB8"/>
    <w:rsid w:val="006560A2"/>
    <w:rsid w:val="00656F29"/>
    <w:rsid w:val="006721BB"/>
    <w:rsid w:val="00677703"/>
    <w:rsid w:val="0068095F"/>
    <w:rsid w:val="00683E70"/>
    <w:rsid w:val="00691B15"/>
    <w:rsid w:val="00694A57"/>
    <w:rsid w:val="006A2D30"/>
    <w:rsid w:val="006A557F"/>
    <w:rsid w:val="006B76C0"/>
    <w:rsid w:val="006C3B86"/>
    <w:rsid w:val="006D641C"/>
    <w:rsid w:val="006E35A9"/>
    <w:rsid w:val="006F25FE"/>
    <w:rsid w:val="006F327C"/>
    <w:rsid w:val="00704714"/>
    <w:rsid w:val="00705963"/>
    <w:rsid w:val="007067DA"/>
    <w:rsid w:val="00713933"/>
    <w:rsid w:val="00717A39"/>
    <w:rsid w:val="00736476"/>
    <w:rsid w:val="00741696"/>
    <w:rsid w:val="00743CD4"/>
    <w:rsid w:val="007503B6"/>
    <w:rsid w:val="007512FD"/>
    <w:rsid w:val="0075499C"/>
    <w:rsid w:val="00756BF5"/>
    <w:rsid w:val="00763E83"/>
    <w:rsid w:val="0076789C"/>
    <w:rsid w:val="00772CDE"/>
    <w:rsid w:val="0077323A"/>
    <w:rsid w:val="007874C7"/>
    <w:rsid w:val="00795AC3"/>
    <w:rsid w:val="007A5F65"/>
    <w:rsid w:val="007B47DB"/>
    <w:rsid w:val="007C3DE1"/>
    <w:rsid w:val="007E0828"/>
    <w:rsid w:val="007E5AB5"/>
    <w:rsid w:val="007E75F0"/>
    <w:rsid w:val="007F08D4"/>
    <w:rsid w:val="007F24FB"/>
    <w:rsid w:val="007F48B2"/>
    <w:rsid w:val="008023D4"/>
    <w:rsid w:val="00814E22"/>
    <w:rsid w:val="00824D2B"/>
    <w:rsid w:val="00832BBA"/>
    <w:rsid w:val="00833FD6"/>
    <w:rsid w:val="00835A50"/>
    <w:rsid w:val="00847980"/>
    <w:rsid w:val="00852AAB"/>
    <w:rsid w:val="008558FE"/>
    <w:rsid w:val="00857B43"/>
    <w:rsid w:val="008609F8"/>
    <w:rsid w:val="00865BC6"/>
    <w:rsid w:val="00871E84"/>
    <w:rsid w:val="0087212F"/>
    <w:rsid w:val="00873012"/>
    <w:rsid w:val="00876AC0"/>
    <w:rsid w:val="00877A8A"/>
    <w:rsid w:val="00883187"/>
    <w:rsid w:val="00883318"/>
    <w:rsid w:val="00887B71"/>
    <w:rsid w:val="008918A3"/>
    <w:rsid w:val="00897A6A"/>
    <w:rsid w:val="008A023D"/>
    <w:rsid w:val="008A0F51"/>
    <w:rsid w:val="008A1C61"/>
    <w:rsid w:val="008A6F6E"/>
    <w:rsid w:val="008B6228"/>
    <w:rsid w:val="008C54D6"/>
    <w:rsid w:val="008D70A9"/>
    <w:rsid w:val="008E1A34"/>
    <w:rsid w:val="008E1EA8"/>
    <w:rsid w:val="008E2895"/>
    <w:rsid w:val="008F082F"/>
    <w:rsid w:val="008F24F5"/>
    <w:rsid w:val="008F3C14"/>
    <w:rsid w:val="008F6BBA"/>
    <w:rsid w:val="00916A58"/>
    <w:rsid w:val="00917C6C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7AD0"/>
    <w:rsid w:val="009B75E7"/>
    <w:rsid w:val="009C23E4"/>
    <w:rsid w:val="009C3F2F"/>
    <w:rsid w:val="009C6AEE"/>
    <w:rsid w:val="009E271C"/>
    <w:rsid w:val="009E7EBB"/>
    <w:rsid w:val="009F3BAA"/>
    <w:rsid w:val="009F6B0F"/>
    <w:rsid w:val="009F738D"/>
    <w:rsid w:val="00A0095A"/>
    <w:rsid w:val="00A015DF"/>
    <w:rsid w:val="00A136CC"/>
    <w:rsid w:val="00A202CC"/>
    <w:rsid w:val="00A25BAC"/>
    <w:rsid w:val="00A31860"/>
    <w:rsid w:val="00A42B2D"/>
    <w:rsid w:val="00A47034"/>
    <w:rsid w:val="00A55DCF"/>
    <w:rsid w:val="00A60602"/>
    <w:rsid w:val="00A62280"/>
    <w:rsid w:val="00A639DB"/>
    <w:rsid w:val="00A663AD"/>
    <w:rsid w:val="00A668D8"/>
    <w:rsid w:val="00A76DCE"/>
    <w:rsid w:val="00A82F5A"/>
    <w:rsid w:val="00A86625"/>
    <w:rsid w:val="00A86D83"/>
    <w:rsid w:val="00A953AF"/>
    <w:rsid w:val="00A96A4B"/>
    <w:rsid w:val="00AA6C1B"/>
    <w:rsid w:val="00AB21E5"/>
    <w:rsid w:val="00AB3318"/>
    <w:rsid w:val="00AC0F03"/>
    <w:rsid w:val="00AC22E4"/>
    <w:rsid w:val="00AD7ADD"/>
    <w:rsid w:val="00AE068B"/>
    <w:rsid w:val="00AE5FC8"/>
    <w:rsid w:val="00AF0538"/>
    <w:rsid w:val="00AF25FA"/>
    <w:rsid w:val="00B05DF4"/>
    <w:rsid w:val="00B15F9E"/>
    <w:rsid w:val="00B16914"/>
    <w:rsid w:val="00B25CF1"/>
    <w:rsid w:val="00B339C4"/>
    <w:rsid w:val="00B345EF"/>
    <w:rsid w:val="00B41817"/>
    <w:rsid w:val="00B45327"/>
    <w:rsid w:val="00B70DAF"/>
    <w:rsid w:val="00B92E26"/>
    <w:rsid w:val="00BA2124"/>
    <w:rsid w:val="00BA501A"/>
    <w:rsid w:val="00BA550B"/>
    <w:rsid w:val="00BA6BE3"/>
    <w:rsid w:val="00BB03BF"/>
    <w:rsid w:val="00BB41DF"/>
    <w:rsid w:val="00BC6F41"/>
    <w:rsid w:val="00BD042D"/>
    <w:rsid w:val="00BF28AC"/>
    <w:rsid w:val="00BF4370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604E7"/>
    <w:rsid w:val="00C629AC"/>
    <w:rsid w:val="00C7417C"/>
    <w:rsid w:val="00C75ABA"/>
    <w:rsid w:val="00C85DC2"/>
    <w:rsid w:val="00C87194"/>
    <w:rsid w:val="00C912A9"/>
    <w:rsid w:val="00C91EF0"/>
    <w:rsid w:val="00C941F8"/>
    <w:rsid w:val="00C9521D"/>
    <w:rsid w:val="00CA372A"/>
    <w:rsid w:val="00CA5FCB"/>
    <w:rsid w:val="00CB51C7"/>
    <w:rsid w:val="00CB6294"/>
    <w:rsid w:val="00CC6DD6"/>
    <w:rsid w:val="00CD12EC"/>
    <w:rsid w:val="00CD4FFE"/>
    <w:rsid w:val="00CE2900"/>
    <w:rsid w:val="00D04D67"/>
    <w:rsid w:val="00D0761E"/>
    <w:rsid w:val="00D13CD6"/>
    <w:rsid w:val="00D17C82"/>
    <w:rsid w:val="00D42F59"/>
    <w:rsid w:val="00D529E2"/>
    <w:rsid w:val="00D54946"/>
    <w:rsid w:val="00D551EA"/>
    <w:rsid w:val="00D645B0"/>
    <w:rsid w:val="00D65D08"/>
    <w:rsid w:val="00D673E2"/>
    <w:rsid w:val="00D7559F"/>
    <w:rsid w:val="00D77862"/>
    <w:rsid w:val="00D77BBA"/>
    <w:rsid w:val="00D8212C"/>
    <w:rsid w:val="00D9328D"/>
    <w:rsid w:val="00D96D64"/>
    <w:rsid w:val="00D96F60"/>
    <w:rsid w:val="00D97BCE"/>
    <w:rsid w:val="00DA4B16"/>
    <w:rsid w:val="00DB1233"/>
    <w:rsid w:val="00DB3044"/>
    <w:rsid w:val="00DC06C0"/>
    <w:rsid w:val="00DC7216"/>
    <w:rsid w:val="00DE0189"/>
    <w:rsid w:val="00DE4ACA"/>
    <w:rsid w:val="00DF29F4"/>
    <w:rsid w:val="00DF441D"/>
    <w:rsid w:val="00DF465B"/>
    <w:rsid w:val="00DF6D01"/>
    <w:rsid w:val="00E10602"/>
    <w:rsid w:val="00E134BA"/>
    <w:rsid w:val="00E14F9F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3B52"/>
    <w:rsid w:val="00E74361"/>
    <w:rsid w:val="00E83B26"/>
    <w:rsid w:val="00E91BDA"/>
    <w:rsid w:val="00E93E7E"/>
    <w:rsid w:val="00EC181A"/>
    <w:rsid w:val="00EC4E3C"/>
    <w:rsid w:val="00ED39B0"/>
    <w:rsid w:val="00ED609D"/>
    <w:rsid w:val="00EE10D9"/>
    <w:rsid w:val="00EE27C4"/>
    <w:rsid w:val="00EE6712"/>
    <w:rsid w:val="00EF0465"/>
    <w:rsid w:val="00F01392"/>
    <w:rsid w:val="00F061D2"/>
    <w:rsid w:val="00F06D69"/>
    <w:rsid w:val="00F101EA"/>
    <w:rsid w:val="00F114F6"/>
    <w:rsid w:val="00F168B3"/>
    <w:rsid w:val="00F240D2"/>
    <w:rsid w:val="00F31D60"/>
    <w:rsid w:val="00F61933"/>
    <w:rsid w:val="00F63D72"/>
    <w:rsid w:val="00F75997"/>
    <w:rsid w:val="00F7749E"/>
    <w:rsid w:val="00F87A0F"/>
    <w:rsid w:val="00F958DE"/>
    <w:rsid w:val="00FA5226"/>
    <w:rsid w:val="00FB613A"/>
    <w:rsid w:val="00FC0C56"/>
    <w:rsid w:val="00FC48A8"/>
    <w:rsid w:val="00FC4EFE"/>
    <w:rsid w:val="00FD29B8"/>
    <w:rsid w:val="00FE0F49"/>
    <w:rsid w:val="00FE25CA"/>
    <w:rsid w:val="00FE7085"/>
    <w:rsid w:val="00FF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85CFD"/>
  <w15:chartTrackingRefBased/>
  <w15:docId w15:val="{68508F56-E15B-4BA9-8738-691CC58C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3B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F44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F441D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2900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E83B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C55AB-46B8-4521-BB45-56F13F91E51D}"/>
      </w:docPartPr>
      <w:docPartBody>
        <w:p w:rsidR="007B005A" w:rsidRDefault="000E0E78">
          <w:r w:rsidRPr="00A5082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78"/>
    <w:rsid w:val="000E0E78"/>
    <w:rsid w:val="00123A2F"/>
    <w:rsid w:val="007B005A"/>
    <w:rsid w:val="00A87F26"/>
    <w:rsid w:val="00E80F97"/>
    <w:rsid w:val="00EC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0E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D14D9-1547-4D97-947C-8EAC9328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1</TotalTime>
  <Pages>1</Pages>
  <Words>126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2019-09-05T14:26:00Z</cp:lastPrinted>
  <dcterms:created xsi:type="dcterms:W3CDTF">2019-09-05T14:28:00Z</dcterms:created>
  <dcterms:modified xsi:type="dcterms:W3CDTF">2019-09-05T14:28:00Z</dcterms:modified>
</cp:coreProperties>
</file>